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C45BA" w14:textId="77777777" w:rsidR="003F592E" w:rsidRDefault="003F592E" w:rsidP="003F592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BERNARD</w:t>
      </w:r>
      <w:r>
        <w:rPr>
          <w:rFonts w:ascii="Times New Roman" w:hAnsi="Times New Roman" w:cs="Times New Roman"/>
          <w:sz w:val="24"/>
          <w:szCs w:val="24"/>
        </w:rPr>
        <w:t xml:space="preserve">       (fl.1442)</w:t>
      </w:r>
    </w:p>
    <w:p w14:paraId="41EBE35C" w14:textId="77777777" w:rsidR="003F592E" w:rsidRDefault="003F592E" w:rsidP="003F592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Thaxted, Essex. Cutler.</w:t>
      </w:r>
    </w:p>
    <w:p w14:paraId="117E24C1" w14:textId="77777777" w:rsidR="003F592E" w:rsidRDefault="003F592E" w:rsidP="003F592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F54BBE8" w14:textId="77777777" w:rsidR="003F592E" w:rsidRDefault="003F592E" w:rsidP="003F592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0B98B2C" w14:textId="77777777" w:rsidR="003F592E" w:rsidRDefault="003F592E" w:rsidP="003F592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1442</w:t>
      </w:r>
      <w:r>
        <w:rPr>
          <w:rFonts w:ascii="Times New Roman" w:hAnsi="Times New Roman" w:cs="Times New Roman"/>
          <w:sz w:val="24"/>
          <w:szCs w:val="24"/>
        </w:rPr>
        <w:tab/>
        <w:t>Margery Wilchere(q.v.) brought a plaint of trespass and taking against him.</w:t>
      </w:r>
    </w:p>
    <w:p w14:paraId="491CF34C" w14:textId="744858F5" w:rsidR="003F592E" w:rsidRDefault="003F592E" w:rsidP="003F592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A81C6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https://waalt.uh.edu/index.php/CP40/724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6C94767" w14:textId="77777777" w:rsidR="0053373E" w:rsidRDefault="0053373E" w:rsidP="005337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1453</w:t>
      </w:r>
      <w:r>
        <w:rPr>
          <w:rFonts w:ascii="Times New Roman" w:hAnsi="Times New Roman" w:cs="Times New Roman"/>
          <w:sz w:val="24"/>
          <w:szCs w:val="24"/>
        </w:rPr>
        <w:tab/>
        <w:t>Robert Bulmar of Newcastle Masowen(q.v.) brought a plaint of debt against him.</w:t>
      </w:r>
    </w:p>
    <w:p w14:paraId="16899296" w14:textId="681CEFD8" w:rsidR="0053373E" w:rsidRDefault="0053373E" w:rsidP="005337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7" w:history="1">
        <w:r w:rsidRPr="00E77645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https://waalt.uh.edu/index.php/CP40/748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6AE7C0E" w14:textId="77777777" w:rsidR="003F592E" w:rsidRDefault="003F592E" w:rsidP="003F592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EDA0FF0" w14:textId="77777777" w:rsidR="003F592E" w:rsidRDefault="003F592E" w:rsidP="003F592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EA21E90" w14:textId="392A168C" w:rsidR="003F592E" w:rsidRDefault="003F592E" w:rsidP="003F592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August 2022</w:t>
      </w:r>
    </w:p>
    <w:p w14:paraId="1EAFD3F9" w14:textId="7D2EB80F" w:rsidR="0053373E" w:rsidRDefault="0053373E" w:rsidP="003F592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September 2022</w:t>
      </w:r>
    </w:p>
    <w:p w14:paraId="3E5A17D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D72C7" w14:textId="77777777" w:rsidR="003F592E" w:rsidRDefault="003F592E" w:rsidP="009139A6">
      <w:r>
        <w:separator/>
      </w:r>
    </w:p>
  </w:endnote>
  <w:endnote w:type="continuationSeparator" w:id="0">
    <w:p w14:paraId="1A533F0C" w14:textId="77777777" w:rsidR="003F592E" w:rsidRDefault="003F592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D3FE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426A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3680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2AC84" w14:textId="77777777" w:rsidR="003F592E" w:rsidRDefault="003F592E" w:rsidP="009139A6">
      <w:r>
        <w:separator/>
      </w:r>
    </w:p>
  </w:footnote>
  <w:footnote w:type="continuationSeparator" w:id="0">
    <w:p w14:paraId="51D9E88F" w14:textId="77777777" w:rsidR="003F592E" w:rsidRDefault="003F592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B762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7E52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261C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92E"/>
    <w:rsid w:val="000666E0"/>
    <w:rsid w:val="002510B7"/>
    <w:rsid w:val="003F592E"/>
    <w:rsid w:val="0053373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C8863"/>
  <w15:chartTrackingRefBased/>
  <w15:docId w15:val="{33732912-533C-43E9-A13B-913845D1C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F592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/748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24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2022-08-12T10:32:00Z</dcterms:created>
  <dcterms:modified xsi:type="dcterms:W3CDTF">2022-09-01T08:23:00Z</dcterms:modified>
</cp:coreProperties>
</file>